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Colne Valley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Colne Valley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Colne Valley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Colne Valley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Colne Valley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Colne Valley are estimated to have a score of 1-2 on the PGSI (low-risk gambling), whilst </w:t>
      </w:r>
      <w:r w:rsidRPr="00773DF7">
        <w:rPr>
          <w:rFonts w:ascii="Libre Franklin Light" w:hAnsi="Libre Franklin Light" w:cs="Calibri Light"/>
          <w:b/>
          <w:bCs/>
          <w:color w:val="C45911" w:themeColor="accent2" w:themeShade="BF"/>
        </w:rPr>
        <w:t xml:space="preserve">3.3%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60.0% </w:t>
      </w:r>
      <w:r w:rsidRPr="004747BF">
        <w:rPr>
          <w:rFonts w:ascii="Libre Franklin Light" w:eastAsia="Times New Roman" w:hAnsi="Libre Franklin Light" w:cs="Calibri Light"/>
        </w:rPr>
        <w:t xml:space="preserve">of those respondents classified as PGSI 8+ in Colne Valley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Colne Valley is estimated to be </w:t>
      </w:r>
      <w:r w:rsidRPr="00773DF7">
        <w:rPr>
          <w:rFonts w:ascii="Libre Franklin Light" w:eastAsia="Times New Roman" w:hAnsi="Libre Franklin Light" w:cs="Calibri Light"/>
          <w:b/>
          <w:bCs/>
          <w:color w:val="C45911" w:themeColor="accent2" w:themeShade="BF"/>
        </w:rPr>
        <w:t xml:space="preserve">£1,470,498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Colne Valley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Colne Valley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Colne Valley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Colne Valley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olne Valle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Colne Valley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olne Valle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Colne Valley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19.4%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Colne Valley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olne Valle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Colne Valley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18.8%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Colne Valley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Colne Valley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Colne Valley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Colne Valley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Colne Valley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£1,470,498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Colne Valley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£23,952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£495,341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£35,484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£9,980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£18,297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£887,444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£1,470,498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Colne Valley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Colne Valley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Colne Valley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Colne Valley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9.1%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Colne Valley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Colne Valley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Colne Valley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Colne Valley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Colne Valley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9.1%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Colne Valley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Colne Valley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Colne Valley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3325AD3-AE10-47EF-B01B-4DFD2ABA7CF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